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8A" w:rsidRDefault="00330E3A">
      <w:pPr>
        <w:spacing w:line="360" w:lineRule="auto"/>
        <w:jc w:val="center"/>
        <w:rPr>
          <w:b/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alt="малыйгерб" style="width:31.5pt;height:57pt;visibility:visible">
            <v:imagedata r:id="rId7" o:title="малыйгерб" grayscale="t"/>
          </v:shape>
        </w:pict>
      </w:r>
    </w:p>
    <w:p w:rsidR="00FA3488" w:rsidRDefault="00FA3488" w:rsidP="00FA3488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УРАЛЬСКАЯ ПОСЕЛКОВАЯ </w:t>
      </w:r>
    </w:p>
    <w:p w:rsidR="00FA3488" w:rsidRDefault="00FA3488" w:rsidP="00FA3488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A14F51" w:rsidRDefault="00A14F51" w:rsidP="00A14F51">
      <w:pPr>
        <w:jc w:val="center"/>
        <w:rPr>
          <w:b/>
          <w:sz w:val="28"/>
          <w:szCs w:val="28"/>
        </w:rPr>
      </w:pPr>
      <w:r w:rsidRPr="00CC28FD">
        <w:rPr>
          <w:b/>
          <w:sz w:val="28"/>
          <w:szCs w:val="28"/>
        </w:rPr>
        <w:t>С ПОЛНОМОЧИЯМИ ИЗБИРАТЕЛЬНОЙ КОМИССИИ МУНИЦИПАЛЬНОГО ОБРАЗОВАНИЯ «ПОСЁЛОК УРАЛЬСКИЙ»</w:t>
      </w:r>
    </w:p>
    <w:p w:rsidR="00A14F51" w:rsidRDefault="00A14F51" w:rsidP="00A14F51">
      <w:pPr>
        <w:jc w:val="center"/>
        <w:rPr>
          <w:sz w:val="28"/>
          <w:szCs w:val="28"/>
        </w:rPr>
      </w:pPr>
    </w:p>
    <w:p w:rsidR="00FA3488" w:rsidRDefault="00FA3488">
      <w:pPr>
        <w:jc w:val="center"/>
        <w:rPr>
          <w:b/>
          <w:spacing w:val="60"/>
          <w:sz w:val="30"/>
          <w:szCs w:val="30"/>
        </w:rPr>
      </w:pPr>
    </w:p>
    <w:p w:rsidR="0058088A" w:rsidRDefault="0058088A">
      <w:pPr>
        <w:jc w:val="center"/>
        <w:rPr>
          <w:b/>
          <w:spacing w:val="60"/>
          <w:sz w:val="30"/>
          <w:szCs w:val="30"/>
        </w:rPr>
      </w:pPr>
      <w:r>
        <w:rPr>
          <w:b/>
          <w:spacing w:val="60"/>
          <w:sz w:val="30"/>
          <w:szCs w:val="30"/>
        </w:rPr>
        <w:t>РЕШЕНИЕ</w:t>
      </w:r>
    </w:p>
    <w:p w:rsidR="0058088A" w:rsidRDefault="0058088A">
      <w:pPr>
        <w:pStyle w:val="1"/>
        <w:keepNext w:val="0"/>
        <w:autoSpaceDE/>
        <w:autoSpaceDN/>
        <w:outlineLvl w:val="9"/>
        <w:rPr>
          <w:rFonts w:ascii="Times New Roman CYR" w:hAnsi="Times New Roman CYR"/>
          <w:szCs w:val="28"/>
        </w:rPr>
      </w:pPr>
    </w:p>
    <w:tbl>
      <w:tblPr>
        <w:tblW w:w="0" w:type="auto"/>
        <w:tblLayout w:type="fixed"/>
        <w:tblLook w:val="0000"/>
      </w:tblPr>
      <w:tblGrid>
        <w:gridCol w:w="3107"/>
        <w:gridCol w:w="3107"/>
        <w:gridCol w:w="3254"/>
      </w:tblGrid>
      <w:tr w:rsidR="0058088A" w:rsidRPr="00A13E39">
        <w:trPr>
          <w:trHeight w:val="282"/>
        </w:trPr>
        <w:tc>
          <w:tcPr>
            <w:tcW w:w="3107" w:type="dxa"/>
          </w:tcPr>
          <w:p w:rsidR="0058088A" w:rsidRPr="00A13E39" w:rsidRDefault="004C1606" w:rsidP="00A14F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2B4D00" w:rsidRPr="00A13E3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</w:t>
            </w:r>
            <w:r w:rsidR="00A14F51">
              <w:rPr>
                <w:sz w:val="28"/>
                <w:szCs w:val="28"/>
              </w:rPr>
              <w:t>бря</w:t>
            </w:r>
            <w:r w:rsidR="00AC3532" w:rsidRPr="00A13E39">
              <w:rPr>
                <w:sz w:val="28"/>
                <w:szCs w:val="28"/>
              </w:rPr>
              <w:t xml:space="preserve"> 2017</w:t>
            </w:r>
            <w:r w:rsidR="0058088A" w:rsidRPr="00A13E39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107" w:type="dxa"/>
          </w:tcPr>
          <w:p w:rsidR="0058088A" w:rsidRPr="00A13E39" w:rsidRDefault="0058088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54" w:type="dxa"/>
          </w:tcPr>
          <w:p w:rsidR="0058088A" w:rsidRPr="00A84DF4" w:rsidRDefault="004C1606" w:rsidP="00FA3488">
            <w:pPr>
              <w:jc w:val="right"/>
              <w:rPr>
                <w:color w:val="000000"/>
                <w:sz w:val="28"/>
                <w:szCs w:val="28"/>
              </w:rPr>
            </w:pPr>
            <w:r w:rsidRPr="00A84DF4">
              <w:rPr>
                <w:color w:val="000000"/>
                <w:sz w:val="28"/>
                <w:szCs w:val="28"/>
              </w:rPr>
              <w:t>№ 31</w:t>
            </w:r>
            <w:r w:rsidR="002B4D00" w:rsidRPr="00A84DF4">
              <w:rPr>
                <w:color w:val="000000"/>
                <w:sz w:val="28"/>
                <w:szCs w:val="28"/>
              </w:rPr>
              <w:t>/</w:t>
            </w:r>
            <w:r w:rsidRPr="00A84DF4">
              <w:rPr>
                <w:color w:val="000000"/>
                <w:sz w:val="28"/>
                <w:szCs w:val="28"/>
              </w:rPr>
              <w:t>157</w:t>
            </w:r>
          </w:p>
        </w:tc>
      </w:tr>
    </w:tbl>
    <w:p w:rsidR="0058088A" w:rsidRPr="00FA3488" w:rsidRDefault="0058088A">
      <w:pPr>
        <w:spacing w:before="240"/>
        <w:jc w:val="center"/>
        <w:rPr>
          <w:sz w:val="24"/>
        </w:rPr>
      </w:pPr>
      <w:r w:rsidRPr="00FA3488">
        <w:rPr>
          <w:sz w:val="24"/>
        </w:rPr>
        <w:t>п.  Уральский</w:t>
      </w:r>
    </w:p>
    <w:p w:rsidR="009113A1" w:rsidRDefault="009113A1" w:rsidP="009113A1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C1606" w:rsidRDefault="004C1606" w:rsidP="004C1606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101"/>
      </w:tblGrid>
      <w:tr w:rsidR="004C1606">
        <w:trPr>
          <w:trHeight w:val="287"/>
        </w:trPr>
        <w:tc>
          <w:tcPr>
            <w:tcW w:w="9101" w:type="dxa"/>
          </w:tcPr>
          <w:p w:rsidR="004C1606" w:rsidRDefault="004C1606" w:rsidP="004C1606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форме списка избирателей при проведении</w:t>
            </w:r>
          </w:p>
        </w:tc>
      </w:tr>
    </w:tbl>
    <w:p w:rsidR="0058088A" w:rsidRPr="00AC3532" w:rsidRDefault="004C1606" w:rsidP="004C160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A14F51" w:rsidRPr="00A14F51"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осрочных выборов </w:t>
      </w:r>
      <w:r w:rsidR="00A14F51" w:rsidRPr="00A14F51">
        <w:rPr>
          <w:rFonts w:ascii="Times New Roman" w:hAnsi="Times New Roman"/>
          <w:b/>
          <w:sz w:val="28"/>
          <w:szCs w:val="28"/>
        </w:rPr>
        <w:t>депутатов Думы муниципального образования «посёлок Уральский»</w:t>
      </w:r>
      <w:r w:rsidR="00A14F51" w:rsidRPr="00A14F51">
        <w:rPr>
          <w:rFonts w:ascii="Times New Roman" w:hAnsi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</w:rPr>
        <w:t xml:space="preserve">шестого созыва </w:t>
      </w:r>
      <w:r w:rsidR="00A14F51" w:rsidRPr="00A14F51">
        <w:rPr>
          <w:rFonts w:ascii="Times New Roman" w:hAnsi="Times New Roman"/>
          <w:b/>
          <w:bCs/>
          <w:sz w:val="28"/>
          <w:szCs w:val="28"/>
        </w:rPr>
        <w:t>24 декабря 2017 года</w:t>
      </w:r>
    </w:p>
    <w:p w:rsidR="009113A1" w:rsidRPr="00AC3532" w:rsidRDefault="009113A1" w:rsidP="009113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C1606" w:rsidRDefault="004C1606" w:rsidP="004C1606">
      <w:pPr>
        <w:pStyle w:val="Default"/>
      </w:pPr>
    </w:p>
    <w:p w:rsidR="004C1606" w:rsidRPr="004C1606" w:rsidRDefault="004C1606" w:rsidP="004C1606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4C1606">
        <w:rPr>
          <w:color w:val="FF0000"/>
        </w:rPr>
        <w:t xml:space="preserve"> </w:t>
      </w:r>
      <w:r w:rsidRPr="00A84DF4">
        <w:rPr>
          <w:color w:val="000000"/>
          <w:sz w:val="28"/>
          <w:szCs w:val="28"/>
        </w:rPr>
        <w:t xml:space="preserve">В соответствии с подпунктом 3 пункта 1 статьи 26, статьей 38 Избирательного кодекса Свердловской области, постановлением Избирательной комиссии Свердловской области от 19.07.2017 №17/152 «О формах списков избирателей при проведении выборов Губернатора Свердловской области и выборов в органы местного самоуправления», </w:t>
      </w:r>
      <w:r>
        <w:rPr>
          <w:sz w:val="28"/>
          <w:szCs w:val="28"/>
        </w:rPr>
        <w:t xml:space="preserve">Уральская поселковая территориальная избирательная комиссия </w:t>
      </w:r>
      <w:r w:rsidRPr="00A14F51">
        <w:rPr>
          <w:sz w:val="28"/>
          <w:szCs w:val="28"/>
        </w:rPr>
        <w:t>с полномочиями избирательной комиссии муниципального образования «посёлок Уральский»</w:t>
      </w:r>
      <w:r>
        <w:rPr>
          <w:sz w:val="28"/>
          <w:szCs w:val="28"/>
        </w:rPr>
        <w:t xml:space="preserve"> </w:t>
      </w:r>
      <w:proofErr w:type="spellStart"/>
      <w:r w:rsidRPr="00FA3488">
        <w:rPr>
          <w:b/>
          <w:sz w:val="28"/>
          <w:szCs w:val="28"/>
        </w:rPr>
        <w:t>р</w:t>
      </w:r>
      <w:proofErr w:type="spellEnd"/>
      <w:r w:rsidRPr="00FA3488">
        <w:rPr>
          <w:b/>
          <w:sz w:val="28"/>
          <w:szCs w:val="28"/>
        </w:rPr>
        <w:t xml:space="preserve"> е </w:t>
      </w:r>
      <w:proofErr w:type="spellStart"/>
      <w:r w:rsidRPr="00FA3488">
        <w:rPr>
          <w:b/>
          <w:sz w:val="28"/>
          <w:szCs w:val="28"/>
        </w:rPr>
        <w:t>ш</w:t>
      </w:r>
      <w:proofErr w:type="spellEnd"/>
      <w:r w:rsidRPr="00FA3488">
        <w:rPr>
          <w:b/>
          <w:sz w:val="28"/>
          <w:szCs w:val="28"/>
        </w:rPr>
        <w:t xml:space="preserve"> и л а:</w:t>
      </w:r>
    </w:p>
    <w:p w:rsidR="00AC3532" w:rsidRDefault="004C1606" w:rsidP="004C16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форму списка избирателей при проведении досрочных выборов депутатов </w:t>
      </w:r>
      <w:r w:rsidRPr="004C1606">
        <w:rPr>
          <w:rFonts w:ascii="Times New Roman" w:hAnsi="Times New Roman"/>
          <w:sz w:val="28"/>
          <w:szCs w:val="28"/>
        </w:rPr>
        <w:t>Думы муниципального образования                            «посёлок Уральский»</w:t>
      </w:r>
      <w:r w:rsidRPr="004C1606">
        <w:rPr>
          <w:rFonts w:ascii="Times New Roman" w:hAnsi="Times New Roman"/>
          <w:bCs/>
          <w:sz w:val="28"/>
          <w:szCs w:val="28"/>
        </w:rPr>
        <w:t xml:space="preserve">  шестого созыва</w:t>
      </w:r>
      <w:r>
        <w:rPr>
          <w:rFonts w:ascii="Times New Roman" w:hAnsi="Times New Roman"/>
          <w:bCs/>
          <w:sz w:val="28"/>
          <w:szCs w:val="28"/>
        </w:rPr>
        <w:t xml:space="preserve"> по </w:t>
      </w:r>
      <w:proofErr w:type="spellStart"/>
      <w:r>
        <w:rPr>
          <w:rFonts w:ascii="Times New Roman" w:hAnsi="Times New Roman"/>
          <w:bCs/>
          <w:sz w:val="28"/>
          <w:szCs w:val="28"/>
        </w:rPr>
        <w:t>одиннадцатимандатному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избирательному округу</w:t>
      </w:r>
      <w:r w:rsidRPr="004C1606">
        <w:rPr>
          <w:rFonts w:ascii="Times New Roman" w:hAnsi="Times New Roman"/>
          <w:bCs/>
          <w:sz w:val="28"/>
          <w:szCs w:val="28"/>
        </w:rPr>
        <w:t xml:space="preserve"> 24 декабря 2017 года</w:t>
      </w:r>
      <w:r w:rsidRPr="004C1606">
        <w:rPr>
          <w:sz w:val="28"/>
          <w:szCs w:val="28"/>
        </w:rPr>
        <w:t xml:space="preserve"> </w:t>
      </w:r>
      <w:r>
        <w:rPr>
          <w:sz w:val="28"/>
          <w:szCs w:val="28"/>
        </w:rPr>
        <w:t>(прилагается).</w:t>
      </w:r>
    </w:p>
    <w:p w:rsidR="00A14F51" w:rsidRPr="00A14F51" w:rsidRDefault="00F01E46" w:rsidP="00A14F51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C062AE">
        <w:rPr>
          <w:sz w:val="28"/>
          <w:szCs w:val="28"/>
        </w:rPr>
        <w:t>. Направить настоящее р</w:t>
      </w:r>
      <w:r w:rsidR="009113A1">
        <w:rPr>
          <w:sz w:val="28"/>
          <w:szCs w:val="28"/>
        </w:rPr>
        <w:t>ешение органам местного самоуправления, Избирательно</w:t>
      </w:r>
      <w:r w:rsidR="00C062AE">
        <w:rPr>
          <w:sz w:val="28"/>
          <w:szCs w:val="28"/>
        </w:rPr>
        <w:t xml:space="preserve">й комиссии Свердловской области и разместить </w:t>
      </w:r>
      <w:r w:rsidR="00A14F51">
        <w:rPr>
          <w:sz w:val="28"/>
          <w:szCs w:val="28"/>
        </w:rPr>
        <w:t xml:space="preserve">на </w:t>
      </w:r>
      <w:r w:rsidR="00FA2393">
        <w:rPr>
          <w:sz w:val="28"/>
          <w:szCs w:val="28"/>
        </w:rPr>
        <w:t xml:space="preserve">официальном </w:t>
      </w:r>
      <w:r w:rsidR="00FA2393">
        <w:rPr>
          <w:bCs/>
          <w:sz w:val="28"/>
          <w:szCs w:val="28"/>
        </w:rPr>
        <w:t xml:space="preserve">сайте </w:t>
      </w:r>
      <w:r w:rsidR="00FA2393">
        <w:rPr>
          <w:sz w:val="28"/>
        </w:rPr>
        <w:t>Уральской поселковой террит</w:t>
      </w:r>
      <w:r w:rsidR="00A14F51">
        <w:rPr>
          <w:sz w:val="28"/>
        </w:rPr>
        <w:t>ориальной избирательной комиссии.</w:t>
      </w:r>
    </w:p>
    <w:p w:rsidR="009113A1" w:rsidRDefault="00F01E46" w:rsidP="00FC72A6">
      <w:pPr>
        <w:spacing w:line="360" w:lineRule="auto"/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2B4D00">
        <w:rPr>
          <w:sz w:val="28"/>
          <w:szCs w:val="28"/>
        </w:rPr>
        <w:t>. Контроль исполнения</w:t>
      </w:r>
      <w:r w:rsidR="009113A1">
        <w:rPr>
          <w:sz w:val="28"/>
          <w:szCs w:val="28"/>
        </w:rPr>
        <w:t xml:space="preserve"> настоящего решения воз</w:t>
      </w:r>
      <w:r w:rsidR="00E27EA6">
        <w:rPr>
          <w:sz w:val="28"/>
          <w:szCs w:val="28"/>
        </w:rPr>
        <w:t>ложить на председателя комиссии</w:t>
      </w:r>
      <w:r w:rsidR="002B4D00">
        <w:rPr>
          <w:sz w:val="28"/>
          <w:szCs w:val="28"/>
        </w:rPr>
        <w:t xml:space="preserve"> </w:t>
      </w:r>
      <w:proofErr w:type="spellStart"/>
      <w:r w:rsidR="002B4D00">
        <w:rPr>
          <w:sz w:val="28"/>
          <w:szCs w:val="28"/>
        </w:rPr>
        <w:t>Гаплик</w:t>
      </w:r>
      <w:proofErr w:type="spellEnd"/>
      <w:r w:rsidR="002B4D00">
        <w:rPr>
          <w:sz w:val="28"/>
          <w:szCs w:val="28"/>
        </w:rPr>
        <w:t xml:space="preserve"> О.В</w:t>
      </w:r>
      <w:r w:rsidR="009113A1">
        <w:rPr>
          <w:sz w:val="28"/>
          <w:szCs w:val="28"/>
        </w:rPr>
        <w:t>.</w:t>
      </w:r>
    </w:p>
    <w:p w:rsidR="002B4D00" w:rsidRDefault="002B4D00" w:rsidP="006F0477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248"/>
        <w:gridCol w:w="2520"/>
        <w:gridCol w:w="2623"/>
      </w:tblGrid>
      <w:tr w:rsidR="00FA3488" w:rsidRPr="00F23381" w:rsidTr="00954AE5">
        <w:tc>
          <w:tcPr>
            <w:tcW w:w="4248" w:type="dxa"/>
          </w:tcPr>
          <w:p w:rsidR="00FA3488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A14F51" w:rsidRPr="00CC28FD" w:rsidRDefault="00FA3488" w:rsidP="00A14F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Уральской поселковой </w:t>
            </w:r>
            <w:r>
              <w:rPr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A14F51" w:rsidRPr="00CC28FD">
              <w:rPr>
                <w:sz w:val="28"/>
                <w:szCs w:val="28"/>
              </w:rPr>
              <w:t>с полномочиями избирательной комиссии муниципального образования</w:t>
            </w:r>
          </w:p>
          <w:p w:rsidR="00A14F51" w:rsidRPr="00CC28FD" w:rsidRDefault="00A14F51" w:rsidP="00A14F51">
            <w:pPr>
              <w:suppressAutoHyphens/>
              <w:jc w:val="center"/>
              <w:rPr>
                <w:sz w:val="28"/>
                <w:szCs w:val="28"/>
              </w:rPr>
            </w:pPr>
            <w:r w:rsidRPr="00CC28FD">
              <w:rPr>
                <w:sz w:val="28"/>
                <w:szCs w:val="28"/>
              </w:rPr>
              <w:t>«посёлок Уральский»</w:t>
            </w:r>
          </w:p>
          <w:p w:rsidR="00F01E46" w:rsidRPr="00F23381" w:rsidRDefault="00F01E46" w:rsidP="00F01E4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О.В. </w:t>
            </w:r>
            <w:proofErr w:type="spellStart"/>
            <w:r>
              <w:rPr>
                <w:sz w:val="28"/>
                <w:szCs w:val="28"/>
              </w:rPr>
              <w:t>Гаплик</w:t>
            </w:r>
            <w:proofErr w:type="spellEnd"/>
          </w:p>
        </w:tc>
      </w:tr>
      <w:tr w:rsidR="00FA3488" w:rsidRPr="00F23381" w:rsidTr="00954AE5">
        <w:tc>
          <w:tcPr>
            <w:tcW w:w="4248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</w:tr>
      <w:tr w:rsidR="00FA3488" w:rsidRPr="00F23381" w:rsidTr="00954AE5">
        <w:tc>
          <w:tcPr>
            <w:tcW w:w="4248" w:type="dxa"/>
          </w:tcPr>
          <w:p w:rsidR="00FA3488" w:rsidRDefault="00FA3488" w:rsidP="00954A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  <w:p w:rsidR="00A14F51" w:rsidRPr="00CC28FD" w:rsidRDefault="00FA3488" w:rsidP="00A14F5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Уральской поселковой </w:t>
            </w:r>
            <w:r>
              <w:rPr>
                <w:sz w:val="28"/>
                <w:szCs w:val="28"/>
              </w:rPr>
              <w:br/>
              <w:t xml:space="preserve">территориальной избирательной комиссии </w:t>
            </w:r>
            <w:r w:rsidR="00A14F51" w:rsidRPr="00CC28FD">
              <w:rPr>
                <w:sz w:val="28"/>
                <w:szCs w:val="28"/>
              </w:rPr>
              <w:t>с полномочиями избирательной комиссии муниципального образования</w:t>
            </w:r>
          </w:p>
          <w:p w:rsidR="00A14F51" w:rsidRPr="00CC28FD" w:rsidRDefault="00A14F51" w:rsidP="00A14F51">
            <w:pPr>
              <w:suppressAutoHyphens/>
              <w:jc w:val="center"/>
              <w:rPr>
                <w:sz w:val="28"/>
                <w:szCs w:val="28"/>
              </w:rPr>
            </w:pPr>
            <w:r w:rsidRPr="00CC28FD">
              <w:rPr>
                <w:sz w:val="28"/>
                <w:szCs w:val="28"/>
              </w:rPr>
              <w:t>«посёлок Уральский»</w:t>
            </w:r>
          </w:p>
          <w:p w:rsidR="00F01E46" w:rsidRPr="00F23381" w:rsidRDefault="00F01E46" w:rsidP="00F01E46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623" w:type="dxa"/>
          </w:tcPr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А.В. </w:t>
            </w:r>
            <w:proofErr w:type="spellStart"/>
            <w:r>
              <w:rPr>
                <w:sz w:val="28"/>
                <w:szCs w:val="28"/>
              </w:rPr>
              <w:t>Помелова</w:t>
            </w:r>
            <w:proofErr w:type="spellEnd"/>
          </w:p>
          <w:p w:rsidR="00FA3488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  <w:p w:rsidR="00FA3488" w:rsidRPr="00F23381" w:rsidRDefault="00FA3488" w:rsidP="00954AE5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FA3488" w:rsidRDefault="00FA3488" w:rsidP="006F0477">
      <w:pPr>
        <w:spacing w:line="360" w:lineRule="auto"/>
        <w:ind w:firstLine="708"/>
        <w:jc w:val="both"/>
        <w:rPr>
          <w:sz w:val="28"/>
          <w:szCs w:val="28"/>
        </w:rPr>
      </w:pPr>
    </w:p>
    <w:p w:rsidR="00FA3488" w:rsidRDefault="00FA3488" w:rsidP="006F0477">
      <w:pPr>
        <w:spacing w:line="360" w:lineRule="auto"/>
        <w:ind w:firstLine="708"/>
        <w:jc w:val="both"/>
        <w:rPr>
          <w:sz w:val="28"/>
          <w:szCs w:val="28"/>
        </w:rPr>
      </w:pPr>
    </w:p>
    <w:p w:rsidR="0058088A" w:rsidRDefault="0058088A" w:rsidP="00F01E46">
      <w:pPr>
        <w:jc w:val="center"/>
      </w:pPr>
    </w:p>
    <w:sectPr w:rsidR="0058088A" w:rsidSect="00F01E46">
      <w:headerReference w:type="even" r:id="rId8"/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2D9" w:rsidRDefault="007E72D9">
      <w:r>
        <w:separator/>
      </w:r>
    </w:p>
  </w:endnote>
  <w:endnote w:type="continuationSeparator" w:id="0">
    <w:p w:rsidR="007E72D9" w:rsidRDefault="007E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58088A">
    <w:pPr>
      <w:pStyle w:val="a5"/>
    </w:pPr>
  </w:p>
  <w:p w:rsidR="0058088A" w:rsidRDefault="0058088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2D9" w:rsidRDefault="007E72D9">
      <w:r>
        <w:separator/>
      </w:r>
    </w:p>
  </w:footnote>
  <w:footnote w:type="continuationSeparator" w:id="0">
    <w:p w:rsidR="007E72D9" w:rsidRDefault="007E7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330E3A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088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088A" w:rsidRDefault="0058088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88A" w:rsidRDefault="00330E3A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808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C72A6">
      <w:rPr>
        <w:rStyle w:val="a7"/>
        <w:noProof/>
      </w:rPr>
      <w:t>2</w:t>
    </w:r>
    <w:r>
      <w:rPr>
        <w:rStyle w:val="a7"/>
      </w:rPr>
      <w:fldChar w:fldCharType="end"/>
    </w:r>
  </w:p>
  <w:p w:rsidR="0058088A" w:rsidRDefault="0058088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54F15"/>
    <w:multiLevelType w:val="hybridMultilevel"/>
    <w:tmpl w:val="4386E704"/>
    <w:lvl w:ilvl="0" w:tplc="5EB6DCB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6"/>
        </w:tabs>
        <w:ind w:left="12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6"/>
        </w:tabs>
        <w:ind w:left="20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</w:lvl>
  </w:abstractNum>
  <w:abstractNum w:abstractNumId="1">
    <w:nsid w:val="3FAC60CE"/>
    <w:multiLevelType w:val="hybridMultilevel"/>
    <w:tmpl w:val="FF365A1C"/>
    <w:lvl w:ilvl="0" w:tplc="7C1A8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291F92"/>
    <w:multiLevelType w:val="hybridMultilevel"/>
    <w:tmpl w:val="4440ADD4"/>
    <w:lvl w:ilvl="0" w:tplc="251C2E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2214C7A"/>
    <w:multiLevelType w:val="hybridMultilevel"/>
    <w:tmpl w:val="25EAF4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E50CF0"/>
    <w:multiLevelType w:val="hybridMultilevel"/>
    <w:tmpl w:val="86ECA1C8"/>
    <w:lvl w:ilvl="0" w:tplc="74F20C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1FDB"/>
    <w:rsid w:val="00047A3E"/>
    <w:rsid w:val="000A75E7"/>
    <w:rsid w:val="000D372E"/>
    <w:rsid w:val="000F7889"/>
    <w:rsid w:val="0012191B"/>
    <w:rsid w:val="001412A3"/>
    <w:rsid w:val="00224921"/>
    <w:rsid w:val="002305CC"/>
    <w:rsid w:val="00246CFC"/>
    <w:rsid w:val="002968CE"/>
    <w:rsid w:val="002B4D00"/>
    <w:rsid w:val="002E4C46"/>
    <w:rsid w:val="003105C7"/>
    <w:rsid w:val="00330E3A"/>
    <w:rsid w:val="003551C3"/>
    <w:rsid w:val="003A094D"/>
    <w:rsid w:val="003F5A3A"/>
    <w:rsid w:val="004A13A3"/>
    <w:rsid w:val="004C1606"/>
    <w:rsid w:val="0058088A"/>
    <w:rsid w:val="00593389"/>
    <w:rsid w:val="0061463F"/>
    <w:rsid w:val="006D096F"/>
    <w:rsid w:val="006F0477"/>
    <w:rsid w:val="007513D2"/>
    <w:rsid w:val="007C3298"/>
    <w:rsid w:val="007E72D9"/>
    <w:rsid w:val="00877920"/>
    <w:rsid w:val="008A6BC1"/>
    <w:rsid w:val="008C44B1"/>
    <w:rsid w:val="009113A1"/>
    <w:rsid w:val="00954AE5"/>
    <w:rsid w:val="00967501"/>
    <w:rsid w:val="009C0CF3"/>
    <w:rsid w:val="009C1BD9"/>
    <w:rsid w:val="00A03871"/>
    <w:rsid w:val="00A13E39"/>
    <w:rsid w:val="00A14F51"/>
    <w:rsid w:val="00A204CB"/>
    <w:rsid w:val="00A25460"/>
    <w:rsid w:val="00A67D65"/>
    <w:rsid w:val="00A84DF4"/>
    <w:rsid w:val="00AA4DEF"/>
    <w:rsid w:val="00AC3532"/>
    <w:rsid w:val="00AD7698"/>
    <w:rsid w:val="00B22F60"/>
    <w:rsid w:val="00BE1FDB"/>
    <w:rsid w:val="00C062AE"/>
    <w:rsid w:val="00C14B78"/>
    <w:rsid w:val="00C73ACE"/>
    <w:rsid w:val="00C90493"/>
    <w:rsid w:val="00C93A52"/>
    <w:rsid w:val="00CD1B3F"/>
    <w:rsid w:val="00CD54C9"/>
    <w:rsid w:val="00E1584C"/>
    <w:rsid w:val="00E27EA6"/>
    <w:rsid w:val="00E32953"/>
    <w:rsid w:val="00ED1FC3"/>
    <w:rsid w:val="00EE167B"/>
    <w:rsid w:val="00F01E46"/>
    <w:rsid w:val="00F06E17"/>
    <w:rsid w:val="00F2702B"/>
    <w:rsid w:val="00F40695"/>
    <w:rsid w:val="00F455DD"/>
    <w:rsid w:val="00F943B8"/>
    <w:rsid w:val="00FA2393"/>
    <w:rsid w:val="00FA3488"/>
    <w:rsid w:val="00FC72A6"/>
    <w:rsid w:val="00FE5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E3A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30E3A"/>
    <w:pPr>
      <w:keepNext/>
      <w:autoSpaceDE w:val="0"/>
      <w:autoSpaceDN w:val="0"/>
      <w:jc w:val="center"/>
      <w:outlineLvl w:val="0"/>
    </w:pPr>
    <w:rPr>
      <w:rFonts w:ascii="Times New Roman" w:hAnsi="Times New Roman"/>
      <w:sz w:val="28"/>
    </w:rPr>
  </w:style>
  <w:style w:type="paragraph" w:styleId="a3">
    <w:name w:val="Balloon Text"/>
    <w:basedOn w:val="a"/>
    <w:semiHidden/>
    <w:rsid w:val="00330E3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330E3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30E3A"/>
    <w:pPr>
      <w:tabs>
        <w:tab w:val="center" w:pos="4677"/>
        <w:tab w:val="right" w:pos="9355"/>
      </w:tabs>
    </w:pPr>
  </w:style>
  <w:style w:type="paragraph" w:customStyle="1" w:styleId="a6">
    <w:name w:val="Документ ИКСО"/>
    <w:basedOn w:val="a"/>
    <w:rsid w:val="00330E3A"/>
    <w:pPr>
      <w:spacing w:before="120" w:line="360" w:lineRule="auto"/>
      <w:ind w:firstLine="709"/>
      <w:jc w:val="both"/>
    </w:pPr>
    <w:rPr>
      <w:sz w:val="28"/>
      <w:szCs w:val="28"/>
    </w:rPr>
  </w:style>
  <w:style w:type="character" w:styleId="a7">
    <w:name w:val="page number"/>
    <w:basedOn w:val="a0"/>
    <w:rsid w:val="00330E3A"/>
  </w:style>
  <w:style w:type="paragraph" w:styleId="a8">
    <w:name w:val="Body Text"/>
    <w:basedOn w:val="a"/>
    <w:rsid w:val="00330E3A"/>
    <w:pPr>
      <w:jc w:val="center"/>
    </w:pPr>
    <w:rPr>
      <w:b/>
      <w:sz w:val="28"/>
      <w:szCs w:val="28"/>
    </w:rPr>
  </w:style>
  <w:style w:type="paragraph" w:styleId="a9">
    <w:name w:val="No Spacing"/>
    <w:uiPriority w:val="1"/>
    <w:qFormat/>
    <w:rsid w:val="00FE5D12"/>
    <w:rPr>
      <w:rFonts w:ascii="Calibri" w:hAnsi="Calibri"/>
      <w:sz w:val="22"/>
      <w:szCs w:val="22"/>
    </w:rPr>
  </w:style>
  <w:style w:type="table" w:styleId="aa">
    <w:name w:val="Table Grid"/>
    <w:basedOn w:val="a1"/>
    <w:rsid w:val="00911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nhideWhenUsed/>
    <w:rsid w:val="00C062AE"/>
    <w:rPr>
      <w:color w:val="0018FF"/>
      <w:u w:val="single"/>
    </w:rPr>
  </w:style>
  <w:style w:type="paragraph" w:customStyle="1" w:styleId="Default">
    <w:name w:val="Default"/>
    <w:rsid w:val="004C160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55;&#1088;&#1077;&#1076;&#1089;&#1077;&#1076;&#1072;&#1090;&#1077;&#1083;&#1100;\&#1064;&#1072;&#1073;&#1083;&#1086;&#1085;&#1099;%20&#1076;&#1086;&#1082;&#1091;&#1084;&#1077;&#1085;&#1090;&#1086;&#1074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Избирательная комиссия Свердловской обл.</Company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Comp2</dc:creator>
  <cp:keywords/>
  <dc:description/>
  <cp:lastModifiedBy>asus</cp:lastModifiedBy>
  <cp:revision>3</cp:revision>
  <cp:lastPrinted>2017-11-30T06:38:00Z</cp:lastPrinted>
  <dcterms:created xsi:type="dcterms:W3CDTF">2017-12-11T13:22:00Z</dcterms:created>
  <dcterms:modified xsi:type="dcterms:W3CDTF">2017-12-11T14:28:00Z</dcterms:modified>
</cp:coreProperties>
</file>